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169121" w14:textId="77777777" w:rsidR="00B9505C" w:rsidRDefault="00B9505C" w:rsidP="00B950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KEMELL</w:t>
      </w:r>
      <w:r>
        <w:rPr>
          <w:rFonts w:cs="Times New Roman"/>
          <w:szCs w:val="24"/>
        </w:rPr>
        <w:t xml:space="preserve">          (fl.1443)</w:t>
      </w:r>
    </w:p>
    <w:p w14:paraId="6BCA8197" w14:textId="77777777" w:rsidR="00B9505C" w:rsidRDefault="00B9505C" w:rsidP="00B950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Launceston Priory.</w:t>
      </w:r>
    </w:p>
    <w:p w14:paraId="52DA7F8E" w14:textId="77777777" w:rsidR="00B9505C" w:rsidRDefault="00B9505C" w:rsidP="00B9505C">
      <w:pPr>
        <w:pStyle w:val="NoSpacing"/>
        <w:rPr>
          <w:rFonts w:cs="Times New Roman"/>
          <w:szCs w:val="24"/>
        </w:rPr>
      </w:pPr>
    </w:p>
    <w:p w14:paraId="235C549D" w14:textId="77777777" w:rsidR="00B9505C" w:rsidRDefault="00B9505C" w:rsidP="00B9505C">
      <w:pPr>
        <w:pStyle w:val="NoSpacing"/>
        <w:rPr>
          <w:rFonts w:cs="Times New Roman"/>
          <w:szCs w:val="24"/>
        </w:rPr>
      </w:pPr>
    </w:p>
    <w:p w14:paraId="1A78EC06" w14:textId="77777777" w:rsidR="00DF7632" w:rsidRDefault="00DF7632" w:rsidP="00DF7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Mar.1443</w:t>
      </w:r>
      <w:r>
        <w:rPr>
          <w:rFonts w:cs="Times New Roman"/>
          <w:szCs w:val="24"/>
        </w:rPr>
        <w:tab/>
        <w:t>He was ordained subdeacon in the parish church of Chudleigh, Devon.</w:t>
      </w:r>
    </w:p>
    <w:p w14:paraId="2C035CDA" w14:textId="77777777" w:rsidR="00DF7632" w:rsidRDefault="00DF7632" w:rsidP="00DF76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4B230B65" w14:textId="15E2B88F" w:rsidR="00DF7632" w:rsidRDefault="00DF7632" w:rsidP="00DF7632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ed.G.R. Dunstan pub. by The Canterbury and York Society 1971 p.191)</w:t>
      </w:r>
    </w:p>
    <w:p w14:paraId="2826BF56" w14:textId="77777777" w:rsidR="00B9505C" w:rsidRDefault="00B9505C" w:rsidP="00B950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Jun.</w:t>
      </w:r>
      <w:r>
        <w:rPr>
          <w:rFonts w:cs="Times New Roman"/>
          <w:szCs w:val="24"/>
        </w:rPr>
        <w:tab/>
        <w:t>1443</w:t>
      </w:r>
      <w:r>
        <w:rPr>
          <w:rFonts w:cs="Times New Roman"/>
          <w:szCs w:val="24"/>
        </w:rPr>
        <w:tab/>
        <w:t>He was ordained deacon in Chudleigh, Devon.</w:t>
      </w:r>
    </w:p>
    <w:p w14:paraId="718717D6" w14:textId="77777777" w:rsidR="00B9505C" w:rsidRDefault="00B9505C" w:rsidP="00B950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6AA6586" w14:textId="77777777" w:rsidR="00B9505C" w:rsidRDefault="00B9505C" w:rsidP="00B9505C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ed.G.R. Dunstan pub. by The Canterbury and York Society 1971 p.193)</w:t>
      </w:r>
    </w:p>
    <w:p w14:paraId="3205BE64" w14:textId="77777777" w:rsidR="00B9505C" w:rsidRDefault="00B9505C" w:rsidP="00B9505C">
      <w:pPr>
        <w:pStyle w:val="NoSpacing"/>
        <w:rPr>
          <w:rFonts w:cs="Times New Roman"/>
          <w:szCs w:val="24"/>
        </w:rPr>
      </w:pPr>
    </w:p>
    <w:p w14:paraId="2165CDB5" w14:textId="77777777" w:rsidR="00B9505C" w:rsidRDefault="00B9505C" w:rsidP="00B9505C">
      <w:pPr>
        <w:pStyle w:val="NoSpacing"/>
        <w:rPr>
          <w:rFonts w:cs="Times New Roman"/>
          <w:szCs w:val="24"/>
        </w:rPr>
      </w:pPr>
    </w:p>
    <w:p w14:paraId="59916840" w14:textId="77777777" w:rsidR="00B9505C" w:rsidRDefault="00B9505C" w:rsidP="00B950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August 2023</w:t>
      </w:r>
    </w:p>
    <w:p w14:paraId="62F85D1A" w14:textId="71079873" w:rsidR="00DF7632" w:rsidRDefault="00DF7632" w:rsidP="00B950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2024</w:t>
      </w:r>
    </w:p>
    <w:p w14:paraId="1D6DB20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214749" w14:textId="77777777" w:rsidR="00904198" w:rsidRDefault="00904198" w:rsidP="009139A6">
      <w:r>
        <w:separator/>
      </w:r>
    </w:p>
  </w:endnote>
  <w:endnote w:type="continuationSeparator" w:id="0">
    <w:p w14:paraId="01725CB0" w14:textId="77777777" w:rsidR="00904198" w:rsidRDefault="009041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70E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3B0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453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21845" w14:textId="77777777" w:rsidR="00904198" w:rsidRDefault="00904198" w:rsidP="009139A6">
      <w:r>
        <w:separator/>
      </w:r>
    </w:p>
  </w:footnote>
  <w:footnote w:type="continuationSeparator" w:id="0">
    <w:p w14:paraId="2E4732E8" w14:textId="77777777" w:rsidR="00904198" w:rsidRDefault="009041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EDC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47A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077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C"/>
    <w:rsid w:val="000666E0"/>
    <w:rsid w:val="002510B7"/>
    <w:rsid w:val="005C130B"/>
    <w:rsid w:val="00826F5C"/>
    <w:rsid w:val="00904198"/>
    <w:rsid w:val="009139A6"/>
    <w:rsid w:val="009448BB"/>
    <w:rsid w:val="00947624"/>
    <w:rsid w:val="009D4751"/>
    <w:rsid w:val="00A3176C"/>
    <w:rsid w:val="00AE65F8"/>
    <w:rsid w:val="00B9505C"/>
    <w:rsid w:val="00BA00AB"/>
    <w:rsid w:val="00CB4ED9"/>
    <w:rsid w:val="00DF763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D7961"/>
  <w15:chartTrackingRefBased/>
  <w15:docId w15:val="{231F2AFA-6ED0-4E40-99F5-7F5EC2244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2023-08-06T16:09:00Z</dcterms:created>
  <dcterms:modified xsi:type="dcterms:W3CDTF">2024-05-17T13:40:00Z</dcterms:modified>
</cp:coreProperties>
</file>